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2243319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71FFC86" w14:textId="48B4B387" w:rsidR="002B3064" w:rsidRPr="002B3064" w:rsidRDefault="002B3064" w:rsidP="002B3064"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supbanco-CCC-CP-2022-00</w:t>
                                        </w:r>
                                        <w:r w:rsidR="00C33AEA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="003F7BA6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</w:p>
                                    </w:sdtContent>
                                  </w:sdt>
                                  <w:p w14:paraId="5EF4191F" w14:textId="712747A4" w:rsidR="00051C0A" w:rsidRPr="00051C0A" w:rsidRDefault="003F7BA6" w:rsidP="002B306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2243319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71FFC86" w14:textId="48B4B387" w:rsidR="002B3064" w:rsidRPr="002B3064" w:rsidRDefault="002B3064" w:rsidP="002B3064">
                                  <w:r w:rsidRPr="002B3064">
                                    <w:rPr>
                                      <w:rStyle w:val="Style2"/>
                                    </w:rPr>
                                    <w:t>supbanco-CCC-CP-2022-00</w:t>
                                  </w:r>
                                  <w:r w:rsidR="00C33AEA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="003F7BA6">
                                    <w:rPr>
                                      <w:rStyle w:val="Style2"/>
                                    </w:rPr>
                                    <w:t>2</w:t>
                                  </w:r>
                                </w:p>
                              </w:sdtContent>
                            </w:sdt>
                            <w:p w14:paraId="5EF4191F" w14:textId="712747A4" w:rsidR="00051C0A" w:rsidRPr="00051C0A" w:rsidRDefault="003F7BA6" w:rsidP="002B306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33AEA">
                        <w:fldChar w:fldCharType="begin"/>
                      </w:r>
                      <w:r w:rsidR="00C33AEA">
                        <w:instrText xml:space="preserve"> NUMPAGES   \* MERGEFORMAT </w:instrText>
                      </w:r>
                      <w:r w:rsidR="00C33AEA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C33AE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3F7B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C33AE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3F7BA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77777777" w:rsidR="002E1412" w:rsidRPr="002E1412" w:rsidRDefault="00C33AE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C33AEA">
                      <w:fldChar w:fldCharType="begin"/>
                    </w:r>
                    <w:r w:rsidR="00C33AEA">
                      <w:instrText xml:space="preserve"> NUMPAGES   \* MERGEFORMAT </w:instrText>
                    </w:r>
                    <w:r w:rsidR="00C33AEA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C33AE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724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3064"/>
    <w:rsid w:val="002B43A0"/>
    <w:rsid w:val="002D451D"/>
    <w:rsid w:val="002E1412"/>
    <w:rsid w:val="00314023"/>
    <w:rsid w:val="00341484"/>
    <w:rsid w:val="003748DC"/>
    <w:rsid w:val="00392351"/>
    <w:rsid w:val="003F7BA6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33AEA"/>
    <w:rsid w:val="00C5078F"/>
    <w:rsid w:val="00C66D08"/>
    <w:rsid w:val="00C73DBB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7</cp:revision>
  <cp:lastPrinted>2011-03-04T18:55:00Z</cp:lastPrinted>
  <dcterms:created xsi:type="dcterms:W3CDTF">2021-09-30T16:13:00Z</dcterms:created>
  <dcterms:modified xsi:type="dcterms:W3CDTF">2023-01-06T17:15:00Z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2023-01-06T17:15:42Z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7dfaf424-71ab-42f1-8c4d-1c568b0579fd</vt:lpwstr>
  </property>
  <property fmtid="{D5CDD505-2E9C-101B-9397-08002B2CF9AE}" pid="8" name="MSIP_Label_81f5a2da-7ac4-4e60-a27b-a125ee74514f_ContentBits">
    <vt:lpwstr>0</vt:lpwstr>
  </property>
</Properties>
</file>